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55830" w14:textId="4B83B47F" w:rsidR="00BE2A73" w:rsidRDefault="00BE2A73" w:rsidP="00BE2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>
        <w:rPr>
          <w:b/>
          <w:bCs/>
          <w:sz w:val="24"/>
          <w:szCs w:val="24"/>
        </w:rPr>
        <w:t>50</w:t>
      </w:r>
      <w:r w:rsidR="005A5F39">
        <w:rPr>
          <w:b/>
          <w:bCs/>
          <w:sz w:val="24"/>
          <w:szCs w:val="24"/>
        </w:rPr>
        <w:t>026</w:t>
      </w:r>
    </w:p>
    <w:p w14:paraId="4BC50E5E" w14:textId="77777777" w:rsidR="00BE2A73" w:rsidRDefault="00BE2A73" w:rsidP="00BE2A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S6-250</w:t>
      </w:r>
      <w:r w:rsidRPr="00BC1240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7777777" w:rsidR="006E2A0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05C80">
        <w:rPr>
          <w:rFonts w:ascii="Arial" w:hAnsi="Arial" w:cs="Arial"/>
          <w:b/>
          <w:bCs/>
        </w:rPr>
        <w:t>Skeleton</w:t>
      </w:r>
      <w:r w:rsidR="005E594C">
        <w:rPr>
          <w:rFonts w:ascii="Arial" w:hAnsi="Arial" w:cs="Arial"/>
          <w:b/>
          <w:bCs/>
        </w:rPr>
        <w:t xml:space="preserve"> for FS_</w:t>
      </w:r>
      <w:r w:rsidR="006E2A0E">
        <w:rPr>
          <w:rFonts w:ascii="Arial" w:hAnsi="Arial" w:cs="Arial"/>
          <w:b/>
          <w:bCs/>
        </w:rPr>
        <w:t>MC</w:t>
      </w:r>
      <w:r w:rsidR="005E594C">
        <w:rPr>
          <w:rFonts w:ascii="Arial" w:hAnsi="Arial" w:cs="Arial"/>
          <w:b/>
          <w:bCs/>
        </w:rPr>
        <w:t>DISC_Ph2</w:t>
      </w:r>
    </w:p>
    <w:p w14:paraId="13B93593" w14:textId="4DBC4897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23.xxx v0.0.0</w:t>
      </w:r>
    </w:p>
    <w:p w14:paraId="4348F67C" w14:textId="2417AD4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C5B5E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6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55501A50" w14:textId="51103DA3" w:rsidR="000C5B5E" w:rsidRDefault="006D0C4E" w:rsidP="00CD2478">
      <w:pPr>
        <w:rPr>
          <w:noProof/>
        </w:rPr>
      </w:pPr>
      <w:r>
        <w:rPr>
          <w:noProof/>
        </w:rPr>
        <w:t>This contribution provides</w:t>
      </w:r>
      <w:r w:rsidR="007E703E">
        <w:rPr>
          <w:noProof/>
        </w:rPr>
        <w:t xml:space="preserve"> a</w:t>
      </w:r>
      <w:r>
        <w:rPr>
          <w:noProof/>
        </w:rPr>
        <w:t xml:space="preserve"> </w:t>
      </w:r>
      <w:r w:rsidR="00805C80">
        <w:rPr>
          <w:noProof/>
        </w:rPr>
        <w:t>skeleton</w:t>
      </w:r>
      <w:r>
        <w:rPr>
          <w:noProof/>
        </w:rPr>
        <w:t xml:space="preserve"> for </w:t>
      </w:r>
      <w:r w:rsidR="007E703E">
        <w:rPr>
          <w:noProof/>
        </w:rPr>
        <w:t xml:space="preserve">a </w:t>
      </w:r>
      <w:r>
        <w:rPr>
          <w:noProof/>
        </w:rPr>
        <w:t>new TR for s</w:t>
      </w:r>
      <w:r w:rsidRPr="006D0C4E">
        <w:rPr>
          <w:noProof/>
        </w:rPr>
        <w:t xml:space="preserve">tudy on </w:t>
      </w:r>
      <w:r w:rsidR="000C5B5E" w:rsidRPr="000C5B5E">
        <w:rPr>
          <w:noProof/>
        </w:rPr>
        <w:t xml:space="preserve">discreet monitoring </w:t>
      </w:r>
      <w:r w:rsidR="00AA5AEF">
        <w:rPr>
          <w:noProof/>
        </w:rPr>
        <w:t>of</w:t>
      </w:r>
      <w:r w:rsidR="000C5B5E" w:rsidRPr="000C5B5E">
        <w:rPr>
          <w:noProof/>
        </w:rPr>
        <w:t xml:space="preserve"> mission critical services</w:t>
      </w:r>
      <w:r w:rsidR="000C5B5E">
        <w:rPr>
          <w:noProof/>
        </w:rPr>
        <w:t>, Phase 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423DE26" w:rsidR="00CD2478" w:rsidRPr="008A5E86" w:rsidRDefault="00805C80" w:rsidP="00CD2478">
      <w:pPr>
        <w:rPr>
          <w:noProof/>
          <w:lang w:val="en-US"/>
        </w:rPr>
      </w:pPr>
      <w:r>
        <w:rPr>
          <w:noProof/>
          <w:lang w:val="en-US"/>
        </w:rPr>
        <w:t>Skeleton</w:t>
      </w:r>
      <w:r w:rsidR="006D0C4E">
        <w:rPr>
          <w:noProof/>
          <w:lang w:val="en-US"/>
        </w:rPr>
        <w:t xml:space="preserve"> for </w:t>
      </w:r>
      <w:r w:rsidR="000C5B5E">
        <w:rPr>
          <w:noProof/>
          <w:lang w:val="en-US"/>
        </w:rPr>
        <w:t xml:space="preserve">a </w:t>
      </w:r>
      <w:r w:rsidR="006D0C4E">
        <w:rPr>
          <w:noProof/>
          <w:lang w:val="en-US"/>
        </w:rPr>
        <w:t>new TR</w:t>
      </w:r>
      <w:r w:rsidR="000C5B5E"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4D507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920F4D">
        <w:rPr>
          <w:noProof/>
          <w:lang w:val="en-US"/>
        </w:rPr>
        <w:t>attached</w:t>
      </w:r>
      <w:r w:rsidR="002751D4">
        <w:rPr>
          <w:noProof/>
          <w:lang w:val="en-US"/>
        </w:rPr>
        <w:t xml:space="preserve"> skeleton</w:t>
      </w:r>
      <w:r w:rsidR="00920F4D">
        <w:rPr>
          <w:noProof/>
          <w:lang w:val="en-US"/>
        </w:rPr>
        <w:t xml:space="preserve"> as</w:t>
      </w:r>
      <w:r w:rsidRPr="00D658A3">
        <w:rPr>
          <w:noProof/>
          <w:lang w:val="en-US"/>
        </w:rPr>
        <w:t xml:space="preserve"> 3GPP TR </w:t>
      </w:r>
      <w:r w:rsidR="006D0C4E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48AFF31" w14:textId="5143FD87" w:rsidR="00C21836" w:rsidRPr="00C21836" w:rsidRDefault="00920F4D" w:rsidP="00920F4D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noProof/>
          <w:lang w:val="en-US"/>
        </w:rPr>
        <w:t>See attached skeleton proposal.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A1501" w14:textId="77777777" w:rsidR="002801C1" w:rsidRDefault="002801C1">
      <w:r>
        <w:separator/>
      </w:r>
    </w:p>
  </w:endnote>
  <w:endnote w:type="continuationSeparator" w:id="0">
    <w:p w14:paraId="7E4A888B" w14:textId="77777777" w:rsidR="002801C1" w:rsidRDefault="0028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" w:name="TITUS1FooterPrimary"/>
    <w:r w:rsidRPr="00184FE9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55BC7" w14:textId="77777777" w:rsidR="002801C1" w:rsidRDefault="002801C1">
      <w:r>
        <w:separator/>
      </w:r>
    </w:p>
  </w:footnote>
  <w:footnote w:type="continuationSeparator" w:id="0">
    <w:p w14:paraId="169ED83C" w14:textId="77777777" w:rsidR="002801C1" w:rsidRDefault="00280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" w:name="TITUS1HeaderPrimary"/>
    <w:r w:rsidRPr="00184FE9">
      <w:rPr>
        <w:b w:val="0"/>
        <w:color w:val="FFFFFF"/>
        <w:sz w:val="17"/>
      </w:rPr>
      <w:t>.</w:t>
    </w:r>
    <w:bookmarkEnd w:id="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1D4"/>
    <w:rsid w:val="00275D12"/>
    <w:rsid w:val="002801C1"/>
    <w:rsid w:val="00290A6D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3170D"/>
    <w:rsid w:val="0033282A"/>
    <w:rsid w:val="00332BBF"/>
    <w:rsid w:val="00347CAD"/>
    <w:rsid w:val="003554A5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85996"/>
    <w:rsid w:val="0058703A"/>
    <w:rsid w:val="005A3F92"/>
    <w:rsid w:val="005A4024"/>
    <w:rsid w:val="005A405C"/>
    <w:rsid w:val="005A5F39"/>
    <w:rsid w:val="005B5D33"/>
    <w:rsid w:val="005C1635"/>
    <w:rsid w:val="005D5305"/>
    <w:rsid w:val="005E2C44"/>
    <w:rsid w:val="005E4909"/>
    <w:rsid w:val="005E594C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E703E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5AEF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E2A73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106</Words>
  <Characters>526</Characters>
  <Application>Microsoft Office Word</Application>
  <DocSecurity>0</DocSecurity>
  <Lines>16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5</cp:revision>
  <cp:lastPrinted>1899-12-31T23:00:00Z</cp:lastPrinted>
  <dcterms:created xsi:type="dcterms:W3CDTF">2025-01-30T16:19:00Z</dcterms:created>
  <dcterms:modified xsi:type="dcterms:W3CDTF">2025-02-09T20:49:00Z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12895c15-bae7-4f5e-8bcd-10125a37be7d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